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1CD" w:rsidRPr="00CB0FB1" w:rsidRDefault="009D61CD"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9D61CD" w:rsidRPr="00CB0FB1" w:rsidRDefault="009D61CD"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日开始募集发行，产品预期最高年化收益</w:t>
      </w:r>
      <w:r w:rsidRPr="00CB0FB1">
        <w:rPr>
          <w:rFonts w:ascii="Times New Roman" w:hAnsi="Times New Roman"/>
          <w:color w:val="000000"/>
          <w:kern w:val="0"/>
          <w:sz w:val="30"/>
          <w:szCs w:val="30"/>
        </w:rPr>
        <w:t>4.</w:t>
      </w:r>
      <w:r>
        <w:rPr>
          <w:rFonts w:ascii="Times New Roman" w:hAnsi="Times New Roman"/>
          <w:color w:val="000000"/>
          <w:kern w:val="0"/>
          <w:sz w:val="30"/>
          <w:szCs w:val="30"/>
        </w:rPr>
        <w:t>5</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Pr="00CB0FB1">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Pr="00CB0FB1">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Pr="00CB0FB1">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64</w:t>
      </w:r>
      <w:r w:rsidRPr="00CB0FB1">
        <w:rPr>
          <w:rFonts w:ascii="Times New Roman" w:hAnsi="Times New Roman" w:cs="宋体" w:hint="eastAsia"/>
          <w:color w:val="000000"/>
          <w:kern w:val="0"/>
          <w:sz w:val="30"/>
          <w:szCs w:val="30"/>
        </w:rPr>
        <w:t>天）；产品销售规模</w:t>
      </w:r>
      <w:r w:rsidRPr="00CB0FB1">
        <w:rPr>
          <w:rFonts w:ascii="Times New Roman" w:hAnsi="Times New Roman"/>
          <w:color w:val="000000"/>
          <w:kern w:val="0"/>
          <w:sz w:val="30"/>
          <w:szCs w:val="30"/>
        </w:rPr>
        <w:t>1000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7</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9D61CD" w:rsidRPr="00CB0FB1" w:rsidRDefault="009D61CD"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9D61CD" w:rsidRPr="00CB0FB1" w:rsidRDefault="009D61CD"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9D61CD" w:rsidRPr="00CB0FB1" w:rsidRDefault="009D61CD"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9D61CD" w:rsidRPr="00CB0FB1" w:rsidRDefault="009D61CD" w:rsidP="00CB0FB1">
      <w:pPr>
        <w:widowControl/>
        <w:jc w:val="left"/>
        <w:rPr>
          <w:rFonts w:ascii="宋体" w:cs="宋体"/>
          <w:color w:val="000000"/>
          <w:kern w:val="0"/>
          <w:sz w:val="30"/>
          <w:szCs w:val="30"/>
        </w:rPr>
      </w:pPr>
    </w:p>
    <w:p w:rsidR="009D61CD" w:rsidRPr="00CB0FB1" w:rsidRDefault="009D61CD"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9D61CD" w:rsidRPr="00CB0FB1" w:rsidRDefault="009D61CD" w:rsidP="00CB0FB1">
      <w:pPr>
        <w:widowControl/>
        <w:ind w:firstLineChars="1900" w:firstLine="5700"/>
        <w:jc w:val="left"/>
        <w:rPr>
          <w:rFonts w:ascii="Times New Roman" w:hAnsi="Times New Roman" w:cs="宋体"/>
          <w:color w:val="000000"/>
          <w:kern w:val="0"/>
          <w:sz w:val="30"/>
          <w:szCs w:val="30"/>
        </w:rPr>
      </w:pPr>
      <w:smartTag w:uri="urn:schemas-microsoft-com:office:smarttags" w:element="chsdate">
        <w:smartTagPr>
          <w:attr w:name="IsROCDate" w:val="False"/>
          <w:attr w:name="IsLunarDate" w:val="False"/>
          <w:attr w:name="Day" w:val="29"/>
          <w:attr w:name="Month" w:val="6"/>
          <w:attr w:name="Year" w:val="2015"/>
        </w:smartTag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29</w:t>
        </w:r>
        <w:r w:rsidRPr="00CB0FB1">
          <w:rPr>
            <w:rFonts w:ascii="Times New Roman" w:hAnsi="Times New Roman" w:cs="宋体" w:hint="eastAsia"/>
            <w:color w:val="000000"/>
            <w:kern w:val="0"/>
            <w:sz w:val="30"/>
            <w:szCs w:val="30"/>
          </w:rPr>
          <w:t>日</w:t>
        </w:r>
      </w:smartTag>
    </w:p>
    <w:p w:rsidR="009D61CD" w:rsidRDefault="009D61CD"/>
    <w:sectPr w:rsidR="009D61CD"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465E3"/>
    <w:rsid w:val="001A15A4"/>
    <w:rsid w:val="00292E0E"/>
    <w:rsid w:val="005A5B29"/>
    <w:rsid w:val="007F10C1"/>
    <w:rsid w:val="007F54D2"/>
    <w:rsid w:val="00867AAE"/>
    <w:rsid w:val="009D61CD"/>
    <w:rsid w:val="00CB0F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851552">
      <w:marLeft w:val="0"/>
      <w:marRight w:val="0"/>
      <w:marTop w:val="0"/>
      <w:marBottom w:val="0"/>
      <w:divBdr>
        <w:top w:val="none" w:sz="0" w:space="0" w:color="auto"/>
        <w:left w:val="none" w:sz="0" w:space="0" w:color="auto"/>
        <w:bottom w:val="none" w:sz="0" w:space="0" w:color="auto"/>
        <w:right w:val="none" w:sz="0" w:space="0" w:color="auto"/>
      </w:divBdr>
      <w:divsChild>
        <w:div w:id="70851553">
          <w:marLeft w:val="0"/>
          <w:marRight w:val="0"/>
          <w:marTop w:val="0"/>
          <w:marBottom w:val="0"/>
          <w:divBdr>
            <w:top w:val="none" w:sz="0" w:space="0" w:color="auto"/>
            <w:left w:val="none" w:sz="0" w:space="0" w:color="auto"/>
            <w:bottom w:val="none" w:sz="0" w:space="0" w:color="auto"/>
            <w:right w:val="none" w:sz="0" w:space="0" w:color="auto"/>
          </w:divBdr>
          <w:divsChild>
            <w:div w:id="7085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101</Words>
  <Characters>576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2</cp:revision>
  <dcterms:created xsi:type="dcterms:W3CDTF">2015-06-24T01:22:00Z</dcterms:created>
  <dcterms:modified xsi:type="dcterms:W3CDTF">2015-06-29T02:08:00Z</dcterms:modified>
</cp:coreProperties>
</file>